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716C4" w14:textId="3DE2648E" w:rsidR="00535962" w:rsidRPr="00F7167E" w:rsidRDefault="00FA35F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AD8210" wp14:editId="195A725F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63286452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05AE01" w14:textId="77777777" w:rsidR="002E1412" w:rsidRPr="002E1412" w:rsidRDefault="00FA35F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D821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vrK9AEAAMo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" stroked="f">
                <v:textbox>
                  <w:txbxContent>
                    <w:p w14:paraId="2E05AE01" w14:textId="77777777" w:rsidR="002E1412" w:rsidRPr="002E1412" w:rsidRDefault="00FA35F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0A63675F" wp14:editId="22816CE6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A3B6EAC" wp14:editId="0FE4F1C7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34745905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06024792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196893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84505835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25D3EB4" w14:textId="77777777"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4902054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8DE421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3B6EAC"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25D3EB4" w14:textId="77777777"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" fillcolor="black [3213]" strokecolor="white [3212]" strokeweight="3pt">
                    <v:textbox>
                      <w:txbxContent>
                        <w:p w14:paraId="528DE421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11A263" wp14:editId="5C2BB315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212140236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7B6E70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1A263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47B6E70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F8B02" wp14:editId="657DA605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3690276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0023C6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494044E" wp14:editId="6D76185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8F8B02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0023C6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494044E" wp14:editId="6D76185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44A13518" w14:textId="2EA8714E" w:rsidR="00535962" w:rsidRPr="00535962" w:rsidRDefault="00FA35F2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DD47371" wp14:editId="1913FB9D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375059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795921" w14:textId="77777777" w:rsidR="00F7443C" w:rsidRPr="004767CC" w:rsidRDefault="00FA35F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47371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44795921" w14:textId="77777777" w:rsidR="00F7443C" w:rsidRPr="004767CC" w:rsidRDefault="00FA35F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5D73DD" wp14:editId="2E7A91AC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17276943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3C8592" w14:textId="77777777" w:rsidR="0026335F" w:rsidRPr="0026335F" w:rsidRDefault="00FA35F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D73DD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3C8592" w14:textId="77777777" w:rsidR="0026335F" w:rsidRPr="0026335F" w:rsidRDefault="00FA35F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7EB607" w14:textId="590C58E5" w:rsidR="00535962" w:rsidRDefault="00FA35F2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32EB5E" wp14:editId="19E09DA4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37199350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5705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2EB5E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4F5705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31A225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1FEF0C7E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2CA4C19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7A4ABF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3659C8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3C32248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AAF5DA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4A9968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58FFB8D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562F2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373B221" w14:textId="77777777" w:rsidTr="00A24343">
        <w:trPr>
          <w:trHeight w:val="457"/>
          <w:jc w:val="center"/>
        </w:trPr>
        <w:tc>
          <w:tcPr>
            <w:tcW w:w="849" w:type="dxa"/>
          </w:tcPr>
          <w:p w14:paraId="30BEFB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9D5036E" w14:textId="77777777" w:rsidR="0037246F" w:rsidRDefault="0037246F" w:rsidP="00BB657B">
            <w:pPr>
              <w:spacing w:after="0" w:line="240" w:lineRule="auto"/>
            </w:pPr>
          </w:p>
          <w:p w14:paraId="6BF15E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5C2BED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2051C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1EE8CB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9A577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71A9FD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FFB9EA" w14:textId="77777777" w:rsidTr="00A24343">
        <w:trPr>
          <w:trHeight w:val="477"/>
          <w:jc w:val="center"/>
        </w:trPr>
        <w:tc>
          <w:tcPr>
            <w:tcW w:w="849" w:type="dxa"/>
          </w:tcPr>
          <w:p w14:paraId="38859BD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8B77644" w14:textId="77777777" w:rsidR="0037246F" w:rsidRDefault="0037246F" w:rsidP="00BB657B">
            <w:pPr>
              <w:spacing w:after="0" w:line="240" w:lineRule="auto"/>
            </w:pPr>
          </w:p>
          <w:p w14:paraId="31410AA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741D37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5AB5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DEBE5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1397E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5B5EAD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A2EF2E0" w14:textId="77777777" w:rsidTr="00A24343">
        <w:trPr>
          <w:trHeight w:val="477"/>
          <w:jc w:val="center"/>
        </w:trPr>
        <w:tc>
          <w:tcPr>
            <w:tcW w:w="849" w:type="dxa"/>
          </w:tcPr>
          <w:p w14:paraId="538BFE2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CA113B3" w14:textId="77777777" w:rsidR="0037246F" w:rsidRDefault="0037246F" w:rsidP="00BB657B">
            <w:pPr>
              <w:spacing w:after="0" w:line="240" w:lineRule="auto"/>
            </w:pPr>
          </w:p>
          <w:p w14:paraId="0A7DA0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081679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7009C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83531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BA5AEE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34C9D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857C3B1" w14:textId="77777777" w:rsidTr="00A24343">
        <w:trPr>
          <w:trHeight w:val="477"/>
          <w:jc w:val="center"/>
        </w:trPr>
        <w:tc>
          <w:tcPr>
            <w:tcW w:w="849" w:type="dxa"/>
          </w:tcPr>
          <w:p w14:paraId="36284B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ECE114" w14:textId="77777777" w:rsidR="0037246F" w:rsidRDefault="0037246F" w:rsidP="00BB657B">
            <w:pPr>
              <w:spacing w:after="0" w:line="240" w:lineRule="auto"/>
            </w:pPr>
          </w:p>
          <w:p w14:paraId="148387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50313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22029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6EE0BC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547B70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B445AA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A822A72" w14:textId="77777777" w:rsidTr="00A24343">
        <w:trPr>
          <w:trHeight w:val="477"/>
          <w:jc w:val="center"/>
        </w:trPr>
        <w:tc>
          <w:tcPr>
            <w:tcW w:w="849" w:type="dxa"/>
          </w:tcPr>
          <w:p w14:paraId="19FB28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3404B9D" w14:textId="77777777" w:rsidR="0037246F" w:rsidRDefault="0037246F" w:rsidP="00BB657B">
            <w:pPr>
              <w:spacing w:after="0" w:line="240" w:lineRule="auto"/>
            </w:pPr>
          </w:p>
          <w:p w14:paraId="64A1B2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36C6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2738D4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6002C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FA68B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350B6D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840BB7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EA32BEF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4D9457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E4AD7AC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6664F090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96DBBD3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1CB5CA1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41AD513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110DAA9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6EA143A8" w14:textId="512F2721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FA35F2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7C63F8" wp14:editId="346CE8E3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36959028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2F830D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C63F8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582F830D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DBD1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1A7DEDDB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FDCD" w14:textId="3271F845" w:rsidR="001007E7" w:rsidRDefault="00FA35F2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406993" wp14:editId="0F68618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37002170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9008E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B1B31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231911E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4069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69008E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B1B31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231911E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3D37EE9" w14:textId="1165144C" w:rsidR="001007E7" w:rsidRDefault="00FA35F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1F1A78" wp14:editId="1F72C7BB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610722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8CD7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1F1A78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08CD7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3B8778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8476746" wp14:editId="1651E809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66CE497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90BC6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34F075C5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5F3F618E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D8E7EF2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725F5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A35F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E7E73CC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D05A12958F8F84D98B3B752836BA565" ma:contentTypeVersion="17" ma:contentTypeDescription="Crear nuevo documento." ma:contentTypeScope="" ma:versionID="f2e1699f5facb38e1e3e33402c8dd490">
  <xsd:schema xmlns:xsd="http://www.w3.org/2001/XMLSchema" xmlns:xs="http://www.w3.org/2001/XMLSchema" xmlns:p="http://schemas.microsoft.com/office/2006/metadata/properties" xmlns:ns2="8ec0c6d7-a948-4134-97c7-651e4d57dc44" xmlns:ns3="8e7cc9d6-ff3a-4d8a-a6d9-8f0510578a7e" targetNamespace="http://schemas.microsoft.com/office/2006/metadata/properties" ma:root="true" ma:fieldsID="6067b8c8e462ff6ae30201d88b97cad8" ns2:_="" ns3:_="">
    <xsd:import namespace="8ec0c6d7-a948-4134-97c7-651e4d57dc44"/>
    <xsd:import namespace="8e7cc9d6-ff3a-4d8a-a6d9-8f0510578a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0c6d7-a948-4134-97c7-651e4d57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ed6e7c5-dab6-41df-9d57-938cb6d363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cc9d6-ff3a-4d8a-a6d9-8f0510578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76bc9a-70bf-4994-a106-18c0a8759606}" ma:internalName="TaxCatchAll" ma:showField="CatchAllData" ma:web="8e7cc9d6-ff3a-4d8a-a6d9-8f0510578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7cc9d6-ff3a-4d8a-a6d9-8f0510578a7e" xsi:nil="true"/>
    <lcf76f155ced4ddcb4097134ff3c332f xmlns="8ec0c6d7-a948-4134-97c7-651e4d57dc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F93B47-3E54-4DE4-914D-BF1522899F48}"/>
</file>

<file path=customXml/itemProps3.xml><?xml version="1.0" encoding="utf-8"?>
<ds:datastoreItem xmlns:ds="http://schemas.openxmlformats.org/officeDocument/2006/customXml" ds:itemID="{054F7F89-7112-4987-A813-AC38E7278A54}"/>
</file>

<file path=customXml/itemProps4.xml><?xml version="1.0" encoding="utf-8"?>
<ds:datastoreItem xmlns:ds="http://schemas.openxmlformats.org/officeDocument/2006/customXml" ds:itemID="{785558B1-C007-4F62-B597-07B1A1FAE12C}"/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Johanna Sención</cp:lastModifiedBy>
  <cp:revision>2</cp:revision>
  <cp:lastPrinted>2011-03-04T18:27:00Z</cp:lastPrinted>
  <dcterms:created xsi:type="dcterms:W3CDTF">2025-11-18T14:53:00Z</dcterms:created>
  <dcterms:modified xsi:type="dcterms:W3CDTF">2025-11-18T14:53:00Z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0x010100BD05A12958F8F84D98B3B752836BA565</vt:lpwstr>
  </property>
</Properties>
</file>